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664EE" w14:textId="77777777" w:rsidR="00165128" w:rsidRDefault="00165128" w:rsidP="00165128">
      <w:r>
        <w:rPr>
          <w:u w:val="single"/>
        </w:rPr>
        <w:t>Robert WIDOWE</w:t>
      </w:r>
      <w:r>
        <w:t xml:space="preserve">   </w:t>
      </w:r>
      <w:proofErr w:type="gramStart"/>
      <w:r>
        <w:t xml:space="preserve">   (</w:t>
      </w:r>
      <w:proofErr w:type="gramEnd"/>
      <w:r>
        <w:t>fl.1478)</w:t>
      </w:r>
    </w:p>
    <w:p w14:paraId="434AF7FF" w14:textId="77777777" w:rsidR="00165128" w:rsidRDefault="00165128" w:rsidP="00165128">
      <w:r>
        <w:t>of the chantry in the low chapel within Christ Church, Canterbury.</w:t>
      </w:r>
    </w:p>
    <w:p w14:paraId="2E18BD17" w14:textId="77777777" w:rsidR="00165128" w:rsidRDefault="00165128" w:rsidP="00165128"/>
    <w:p w14:paraId="061AF1D4" w14:textId="77777777" w:rsidR="00165128" w:rsidRDefault="00165128" w:rsidP="00165128"/>
    <w:p w14:paraId="52BBF6A8" w14:textId="77777777" w:rsidR="00165128" w:rsidRDefault="00165128" w:rsidP="00165128">
      <w:r>
        <w:t xml:space="preserve">  6 Sep.1478</w:t>
      </w:r>
      <w:r>
        <w:tab/>
        <w:t>He had resigned by this time.    (C.P.R. 1476-85 p.123)</w:t>
      </w:r>
    </w:p>
    <w:p w14:paraId="0FF25E0E" w14:textId="77777777" w:rsidR="00165128" w:rsidRDefault="00165128" w:rsidP="00165128"/>
    <w:p w14:paraId="600EFC73" w14:textId="77777777" w:rsidR="00165128" w:rsidRDefault="00165128" w:rsidP="00165128"/>
    <w:p w14:paraId="39F7BEEA" w14:textId="11DC137A" w:rsidR="00165128" w:rsidRDefault="00165128" w:rsidP="00165128">
      <w:r>
        <w:t>27 April</w:t>
      </w:r>
      <w:r w:rsidR="00656107">
        <w:t>s</w:t>
      </w:r>
      <w:r>
        <w:t xml:space="preserve"> 2021</w:t>
      </w:r>
    </w:p>
    <w:p w14:paraId="3B918A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FD68D" w14:textId="77777777" w:rsidR="00165128" w:rsidRDefault="00165128" w:rsidP="009139A6">
      <w:r>
        <w:separator/>
      </w:r>
    </w:p>
  </w:endnote>
  <w:endnote w:type="continuationSeparator" w:id="0">
    <w:p w14:paraId="1558688E" w14:textId="77777777" w:rsidR="00165128" w:rsidRDefault="001651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E4A1" w14:textId="77777777" w:rsidR="00165128" w:rsidRDefault="00165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A8DD" w14:textId="77777777" w:rsidR="00165128" w:rsidRPr="009139A6" w:rsidRDefault="00165128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B2962" w14:textId="77777777" w:rsidR="00165128" w:rsidRDefault="00165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9FC4E" w14:textId="77777777" w:rsidR="00165128" w:rsidRDefault="00165128" w:rsidP="009139A6">
      <w:r>
        <w:separator/>
      </w:r>
    </w:p>
  </w:footnote>
  <w:footnote w:type="continuationSeparator" w:id="0">
    <w:p w14:paraId="6C692137" w14:textId="77777777" w:rsidR="00165128" w:rsidRDefault="001651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E7523" w14:textId="77777777" w:rsidR="00165128" w:rsidRDefault="001651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B266" w14:textId="77777777" w:rsidR="00165128" w:rsidRDefault="001651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8054" w14:textId="77777777" w:rsidR="00165128" w:rsidRDefault="001651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128"/>
    <w:rsid w:val="000666E0"/>
    <w:rsid w:val="00165128"/>
    <w:rsid w:val="002510B7"/>
    <w:rsid w:val="005C130B"/>
    <w:rsid w:val="0065610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6E49F"/>
  <w15:chartTrackingRefBased/>
  <w15:docId w15:val="{D8021511-6463-45E2-8EFD-7D60EF8A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2021-04-27T13:18:00Z</dcterms:created>
  <dcterms:modified xsi:type="dcterms:W3CDTF">2021-04-27T13:27:00Z</dcterms:modified>
</cp:coreProperties>
</file>